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BF" w:rsidRDefault="00E274BF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E274BF" w:rsidRDefault="00E274BF" w:rsidP="00A007C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E274BF" w:rsidRPr="000C0D75" w:rsidRDefault="00E274BF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274BF" w:rsidRDefault="00E274BF" w:rsidP="00A007CE">
      <w:pPr>
        <w:tabs>
          <w:tab w:val="left" w:pos="6521"/>
        </w:tabs>
        <w:ind w:left="5670"/>
      </w:pPr>
    </w:p>
    <w:p w:rsidR="00E274BF" w:rsidRPr="000941D1" w:rsidRDefault="00E274BF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274BF" w:rsidRDefault="00E274BF" w:rsidP="0035020C">
      <w:pPr>
        <w:jc w:val="right"/>
      </w:pPr>
    </w:p>
    <w:p w:rsidR="00E274BF" w:rsidRPr="0035020C" w:rsidRDefault="00E274BF" w:rsidP="0035020C">
      <w:pPr>
        <w:jc w:val="right"/>
        <w:rPr>
          <w:sz w:val="20"/>
          <w:szCs w:val="20"/>
        </w:rPr>
      </w:pPr>
    </w:p>
    <w:p w:rsidR="00E274BF" w:rsidRDefault="00E274B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E274BF" w:rsidRPr="008B481F" w:rsidRDefault="00E274B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274BF" w:rsidRPr="00076B0D" w:rsidRDefault="00E274BF" w:rsidP="00304C91">
      <w:r w:rsidRPr="00076B0D">
        <w:t xml:space="preserve">_____________________________________________________________________________, </w:t>
      </w:r>
    </w:p>
    <w:p w:rsidR="00E274BF" w:rsidRDefault="00E274B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274BF" w:rsidRDefault="00E274B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274BF" w:rsidRPr="008B481F" w:rsidRDefault="00E274BF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274BF" w:rsidRPr="006D577A" w:rsidRDefault="00E274BF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274BF" w:rsidRPr="008B481F" w:rsidRDefault="00E274B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E274BF" w:rsidRPr="008B481F" w:rsidRDefault="00E274B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274BF" w:rsidRPr="006D577A" w:rsidRDefault="00E274BF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E274BF" w:rsidRDefault="00E274B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274BF" w:rsidRPr="008B481F" w:rsidRDefault="00E274B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274BF" w:rsidRPr="008B481F" w:rsidRDefault="00E274B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E274BF" w:rsidRPr="008B481F" w:rsidRDefault="00E274B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274BF" w:rsidRPr="008B481F" w:rsidRDefault="00E274B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274BF" w:rsidRPr="008B481F" w:rsidRDefault="00E274BF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274BF" w:rsidRDefault="00E274B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E274BF" w:rsidRPr="00016673" w:rsidRDefault="00E274B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274BF" w:rsidRPr="008B481F" w:rsidRDefault="00E274B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274BF" w:rsidRPr="008B481F" w:rsidRDefault="00E274B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274BF" w:rsidRPr="008B481F" w:rsidRDefault="00E274B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E274BF" w:rsidRPr="008B481F" w:rsidRDefault="00E274B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274BF" w:rsidRPr="008B481F" w:rsidRDefault="00E274BF" w:rsidP="00D55255">
      <w:pPr>
        <w:rPr>
          <w:sz w:val="16"/>
          <w:szCs w:val="16"/>
        </w:rPr>
      </w:pP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E274BF" w:rsidRPr="008B481F" w:rsidRDefault="00E274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274BF" w:rsidRPr="002F14F3" w:rsidRDefault="00E274B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274BF" w:rsidRPr="008B481F" w:rsidRDefault="00E274BF" w:rsidP="00D72657">
      <w:pPr>
        <w:autoSpaceDE w:val="0"/>
        <w:autoSpaceDN w:val="0"/>
        <w:adjustRightInd w:val="0"/>
      </w:pPr>
    </w:p>
    <w:p w:rsidR="00E274BF" w:rsidRPr="008B481F" w:rsidRDefault="00E274BF" w:rsidP="00D72657">
      <w:pPr>
        <w:rPr>
          <w:bCs/>
        </w:rPr>
      </w:pPr>
    </w:p>
    <w:p w:rsidR="00E274BF" w:rsidRPr="008B481F" w:rsidRDefault="00E274BF" w:rsidP="00D72657">
      <w:pPr>
        <w:autoSpaceDE w:val="0"/>
        <w:autoSpaceDN w:val="0"/>
        <w:adjustRightInd w:val="0"/>
        <w:rPr>
          <w:iCs/>
          <w:spacing w:val="-2"/>
        </w:rPr>
      </w:pPr>
    </w:p>
    <w:p w:rsidR="00E274BF" w:rsidRPr="008B481F" w:rsidRDefault="00E274B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274BF" w:rsidRPr="008B481F" w:rsidRDefault="00E274BF" w:rsidP="00D72657"/>
    <w:p w:rsidR="00E274BF" w:rsidRDefault="00E274BF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274B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274BF" w:rsidRPr="007D54FF" w:rsidTr="00C241D9">
        <w:trPr>
          <w:trHeight w:val="1938"/>
          <w:jc w:val="center"/>
        </w:trPr>
        <w:tc>
          <w:tcPr>
            <w:tcW w:w="4965" w:type="dxa"/>
          </w:tcPr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E274BF" w:rsidRPr="007D54FF" w:rsidRDefault="00E274BF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274BF" w:rsidRDefault="00E274BF"/>
    <w:sectPr w:rsidR="00E274B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4BF" w:rsidRDefault="00E274BF">
      <w:r>
        <w:separator/>
      </w:r>
    </w:p>
  </w:endnote>
  <w:endnote w:type="continuationSeparator" w:id="0">
    <w:p w:rsidR="00E274BF" w:rsidRDefault="00E27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4BF" w:rsidRDefault="00E274BF">
      <w:r>
        <w:separator/>
      </w:r>
    </w:p>
  </w:footnote>
  <w:footnote w:type="continuationSeparator" w:id="0">
    <w:p w:rsidR="00E274BF" w:rsidRDefault="00E27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5E5936"/>
    <w:rsid w:val="00637887"/>
    <w:rsid w:val="006511EB"/>
    <w:rsid w:val="006561AF"/>
    <w:rsid w:val="006B318A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A007CE"/>
    <w:rsid w:val="00A15727"/>
    <w:rsid w:val="00A73C84"/>
    <w:rsid w:val="00AE3507"/>
    <w:rsid w:val="00AF4973"/>
    <w:rsid w:val="00BA7F72"/>
    <w:rsid w:val="00BE7C90"/>
    <w:rsid w:val="00C241D9"/>
    <w:rsid w:val="00C9373A"/>
    <w:rsid w:val="00CB1210"/>
    <w:rsid w:val="00D01526"/>
    <w:rsid w:val="00D55255"/>
    <w:rsid w:val="00D72657"/>
    <w:rsid w:val="00DB3201"/>
    <w:rsid w:val="00DF29AA"/>
    <w:rsid w:val="00E16048"/>
    <w:rsid w:val="00E274BF"/>
    <w:rsid w:val="00E445AC"/>
    <w:rsid w:val="00EA1CAA"/>
    <w:rsid w:val="00ED748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5E59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1165F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633</Words>
  <Characters>3611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9</cp:revision>
  <cp:lastPrinted>2013-02-07T07:22:00Z</cp:lastPrinted>
  <dcterms:created xsi:type="dcterms:W3CDTF">2013-02-26T14:17:00Z</dcterms:created>
  <dcterms:modified xsi:type="dcterms:W3CDTF">2013-12-20T09:56:00Z</dcterms:modified>
</cp:coreProperties>
</file>